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710"/>
        <w:gridCol w:w="2551"/>
        <w:gridCol w:w="2126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DB7068" w:rsidRPr="007327A2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068" w:rsidRPr="00805E9F" w:rsidRDefault="00DB7068" w:rsidP="00426DA5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r>
              <w:rPr>
                <w:color w:val="000000"/>
                <w:sz w:val="20"/>
                <w:szCs w:val="20"/>
                <w:lang w:eastAsia="ru-RU"/>
              </w:rPr>
              <w:t>Бошин</w:t>
            </w:r>
            <w:r w:rsidRPr="007327A2">
              <w:rPr>
                <w:sz w:val="20"/>
                <w:szCs w:val="20"/>
              </w:rPr>
              <w:t>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сельского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color w:val="000000"/>
                <w:sz w:val="20"/>
                <w:szCs w:val="20"/>
                <w:lang w:eastAsia="ru-RU"/>
              </w:rPr>
              <w:t>8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- 2020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7068" w:rsidRPr="007327A2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805E9F">
              <w:rPr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DB7068" w:rsidRPr="007327A2" w:rsidTr="009E094A">
        <w:trPr>
          <w:trHeight w:val="69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B82928">
        <w:trPr>
          <w:trHeight w:val="71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1A028C" w:rsidRDefault="00DB7068" w:rsidP="001A028C">
            <w:pPr>
              <w:jc w:val="center"/>
              <w:rPr>
                <w:b/>
                <w:color w:val="000000"/>
                <w:szCs w:val="28"/>
                <w:lang w:eastAsia="ru-RU"/>
              </w:rPr>
            </w:pPr>
            <w:r w:rsidRPr="001A028C">
              <w:rPr>
                <w:b/>
                <w:color w:val="000000"/>
                <w:szCs w:val="28"/>
                <w:lang w:eastAsia="ru-RU"/>
              </w:rPr>
              <w:t xml:space="preserve">МП «Выполнение полномочий </w:t>
            </w:r>
            <w:r>
              <w:rPr>
                <w:b/>
                <w:color w:val="000000"/>
                <w:szCs w:val="28"/>
                <w:lang w:eastAsia="ru-RU"/>
              </w:rPr>
              <w:t>Боши</w:t>
            </w:r>
            <w:r w:rsidRPr="001A028C">
              <w:rPr>
                <w:b/>
                <w:color w:val="000000"/>
                <w:szCs w:val="28"/>
                <w:lang w:eastAsia="ru-RU"/>
              </w:rPr>
              <w:t>нского сельского поселения»(2018 -2020 годы)</w:t>
            </w:r>
          </w:p>
        </w:tc>
      </w:tr>
      <w:tr w:rsidR="00DB7068" w:rsidRPr="007327A2" w:rsidTr="00DF093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9A7F00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4 928 927,00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9A7F00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1 869 585,00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1520 898,00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1 538 444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215E8A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1,2 </w:t>
            </w: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9E094A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724132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4 928 927,00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6424C8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1 869 585,00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6424C8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1520 898,00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6424C8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1 538 444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DB6D7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FA77F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9A7F00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2  918 042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9A7F00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1004 575,00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957 896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955 571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DB7068" w:rsidRPr="007327A2" w:rsidTr="00DB6D7A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DB6D7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DB6D7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2  918 042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1004 575,00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957 896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955 571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B7068" w:rsidRPr="00805E9F" w:rsidRDefault="00DB7068" w:rsidP="001A028C">
            <w:pPr>
              <w:rPr>
                <w:color w:val="000000"/>
                <w:sz w:val="22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426DA5">
            <w:pPr>
              <w:rPr>
                <w:b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FA77F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96 490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34 830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DB7068" w:rsidRPr="007327A2" w:rsidTr="009E094A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6659B4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6659B4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96 490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34 830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1B0569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1A028C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426DA5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195 680,00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63 999,00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B7068" w:rsidRPr="007327A2" w:rsidTr="009E094A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0B6B57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0B6B57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0B6B57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195 680,00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63 999,00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653325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F2D1C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198 000,00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215E8A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198 000,00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784371">
        <w:trPr>
          <w:trHeight w:val="45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028C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Организация и обеспечение освещения улиц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1A028C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B7068" w:rsidP="008F2D1C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1A67F9">
              <w:rPr>
                <w:b/>
                <w:bCs/>
                <w:color w:val="000000"/>
                <w:sz w:val="22"/>
                <w:szCs w:val="22"/>
                <w:lang w:eastAsia="ru-RU"/>
              </w:rPr>
              <w:t>417 527,00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135 780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139 131,00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142 616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  <w:p w:rsidR="00DB7068" w:rsidRPr="00215E8A" w:rsidRDefault="00DB7068" w:rsidP="00215E8A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784371">
        <w:trPr>
          <w:trHeight w:val="41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B7068" w:rsidP="00AD5E0E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1A67F9">
              <w:rPr>
                <w:b/>
                <w:bCs/>
                <w:color w:val="000000"/>
                <w:sz w:val="22"/>
                <w:szCs w:val="22"/>
                <w:lang w:eastAsia="ru-RU"/>
              </w:rPr>
              <w:t>417 527,00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135 780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139 131,00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142 616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42245F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AD5E0E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rPr>
                <w:b/>
                <w:color w:val="000000"/>
                <w:sz w:val="20"/>
                <w:szCs w:val="20"/>
              </w:rPr>
            </w:pPr>
            <w:r w:rsidRPr="007327A2">
              <w:rPr>
                <w:b/>
                <w:color w:val="000000"/>
                <w:sz w:val="20"/>
                <w:szCs w:val="20"/>
              </w:rPr>
              <w:t xml:space="preserve">      Организация и содержание мест захоронения (кладбищ)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8F2D1C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27</w:t>
            </w:r>
            <w:r w:rsidRPr="000652A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9 000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DB7068" w:rsidRPr="007327A2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1456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1456FD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456FD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456FD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456FD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1456FD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1B05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7A0884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3B1534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1B05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AD5E0E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27</w:t>
            </w:r>
            <w:r w:rsidRPr="000652A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9 000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0652AB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2521C3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1.7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1B0569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color w:val="000000"/>
                <w:sz w:val="20"/>
                <w:szCs w:val="20"/>
              </w:rPr>
              <w:t xml:space="preserve">      Мероприятия по благоустройству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0B6B57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9A7F00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902 050,00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9A7F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497 355,00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9A7F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195 317,00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9A7F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209 378,00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805E9F">
              <w:rPr>
                <w:b/>
                <w:bCs/>
                <w:color w:val="000000"/>
                <w:sz w:val="24"/>
                <w:lang w:eastAsia="ru-RU"/>
              </w:rPr>
              <w:t> </w:t>
            </w:r>
            <w:r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DB7068" w:rsidRPr="007327A2" w:rsidTr="000652AB">
        <w:trPr>
          <w:trHeight w:val="904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0652AB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0652AB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902 050,00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0652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497 355,00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0652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195 317,00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0652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209 378,00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2521C3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3031ED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F2D1C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174 138,00,00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58 046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 w:rsidP="008F2D1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 w:rsidP="008F2D1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1,2</w:t>
            </w:r>
            <w:bookmarkStart w:id="0" w:name="_GoBack"/>
            <w:bookmarkEnd w:id="0"/>
            <w:r w:rsidRPr="00805E9F">
              <w:rPr>
                <w:b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DB7068" w:rsidRPr="007327A2" w:rsidTr="009E094A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B05A4C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B05A4C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B05A4C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B05A4C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174 138,00,00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58 046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</w:tbl>
    <w:p w:rsidR="00DB7068" w:rsidRDefault="00DB7068" w:rsidP="00F16474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B7068" w:rsidRPr="00DB50E8" w:rsidRDefault="00DB7068" w:rsidP="00F16474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. Постановление разместить на официальном сайте в сети «Интернет».</w:t>
      </w: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B50E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DB50E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B50E8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DB50E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B50E8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B7068" w:rsidRDefault="00DB7068" w:rsidP="00F16474">
      <w:r w:rsidRPr="00DB50E8">
        <w:rPr>
          <w:szCs w:val="28"/>
        </w:rPr>
        <w:t xml:space="preserve">Глава </w:t>
      </w:r>
      <w:r w:rsidRPr="00DB50E8">
        <w:rPr>
          <w:bCs/>
          <w:szCs w:val="28"/>
        </w:rPr>
        <w:t>Бошинского</w:t>
      </w:r>
      <w:r w:rsidRPr="00DB50E8">
        <w:rPr>
          <w:szCs w:val="28"/>
        </w:rPr>
        <w:t xml:space="preserve"> сельского </w:t>
      </w:r>
      <w:r>
        <w:rPr>
          <w:bCs/>
          <w:szCs w:val="28"/>
        </w:rPr>
        <w:t xml:space="preserve">поселения                                       </w:t>
      </w:r>
      <w:r w:rsidRPr="00DB50E8">
        <w:rPr>
          <w:bCs/>
          <w:szCs w:val="28"/>
        </w:rPr>
        <w:t>Е.Б.Губина</w:t>
      </w:r>
    </w:p>
    <w:sectPr w:rsidR="00DB706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E9F"/>
    <w:rsid w:val="00032A39"/>
    <w:rsid w:val="000652AB"/>
    <w:rsid w:val="0008200C"/>
    <w:rsid w:val="000A54CB"/>
    <w:rsid w:val="000B6B57"/>
    <w:rsid w:val="000F3F14"/>
    <w:rsid w:val="00105A4E"/>
    <w:rsid w:val="001456FD"/>
    <w:rsid w:val="00150812"/>
    <w:rsid w:val="0016681C"/>
    <w:rsid w:val="001A028C"/>
    <w:rsid w:val="001A67F9"/>
    <w:rsid w:val="001B0569"/>
    <w:rsid w:val="001E61D3"/>
    <w:rsid w:val="00215E8A"/>
    <w:rsid w:val="00234C4C"/>
    <w:rsid w:val="002521C3"/>
    <w:rsid w:val="002A75DE"/>
    <w:rsid w:val="002B776C"/>
    <w:rsid w:val="002D033B"/>
    <w:rsid w:val="002D59A9"/>
    <w:rsid w:val="002F5AF2"/>
    <w:rsid w:val="003031ED"/>
    <w:rsid w:val="00307B97"/>
    <w:rsid w:val="00353AFF"/>
    <w:rsid w:val="003638FD"/>
    <w:rsid w:val="0037613A"/>
    <w:rsid w:val="003836BA"/>
    <w:rsid w:val="003847D0"/>
    <w:rsid w:val="003B1534"/>
    <w:rsid w:val="003C5518"/>
    <w:rsid w:val="0042245F"/>
    <w:rsid w:val="00426DA5"/>
    <w:rsid w:val="00483A2B"/>
    <w:rsid w:val="00497D59"/>
    <w:rsid w:val="004A17AB"/>
    <w:rsid w:val="004D4A92"/>
    <w:rsid w:val="004E02D9"/>
    <w:rsid w:val="00504215"/>
    <w:rsid w:val="00593580"/>
    <w:rsid w:val="005D056C"/>
    <w:rsid w:val="005D55FC"/>
    <w:rsid w:val="00613154"/>
    <w:rsid w:val="00614B55"/>
    <w:rsid w:val="00617FBE"/>
    <w:rsid w:val="006424C8"/>
    <w:rsid w:val="00653325"/>
    <w:rsid w:val="006659B4"/>
    <w:rsid w:val="00686F2F"/>
    <w:rsid w:val="00724132"/>
    <w:rsid w:val="00726B74"/>
    <w:rsid w:val="007327A2"/>
    <w:rsid w:val="00762ED6"/>
    <w:rsid w:val="00784371"/>
    <w:rsid w:val="007A0884"/>
    <w:rsid w:val="007B0AE1"/>
    <w:rsid w:val="007D5133"/>
    <w:rsid w:val="007F6145"/>
    <w:rsid w:val="00805E9F"/>
    <w:rsid w:val="008F2D1C"/>
    <w:rsid w:val="00914EAA"/>
    <w:rsid w:val="00947D45"/>
    <w:rsid w:val="00954CBE"/>
    <w:rsid w:val="009A0F4F"/>
    <w:rsid w:val="009A7F00"/>
    <w:rsid w:val="009D6D39"/>
    <w:rsid w:val="009E094A"/>
    <w:rsid w:val="00A37763"/>
    <w:rsid w:val="00AB4BEF"/>
    <w:rsid w:val="00AC3873"/>
    <w:rsid w:val="00AD5E0E"/>
    <w:rsid w:val="00B05A4C"/>
    <w:rsid w:val="00B47288"/>
    <w:rsid w:val="00B56E6C"/>
    <w:rsid w:val="00B7449F"/>
    <w:rsid w:val="00B82928"/>
    <w:rsid w:val="00B847DD"/>
    <w:rsid w:val="00BC539F"/>
    <w:rsid w:val="00C0008F"/>
    <w:rsid w:val="00C43F48"/>
    <w:rsid w:val="00C469F0"/>
    <w:rsid w:val="00C613BE"/>
    <w:rsid w:val="00C865AC"/>
    <w:rsid w:val="00C97E7D"/>
    <w:rsid w:val="00CC61DB"/>
    <w:rsid w:val="00DA086B"/>
    <w:rsid w:val="00DB50E8"/>
    <w:rsid w:val="00DB6D7A"/>
    <w:rsid w:val="00DB7068"/>
    <w:rsid w:val="00DD54D7"/>
    <w:rsid w:val="00DF0932"/>
    <w:rsid w:val="00E56325"/>
    <w:rsid w:val="00E7050C"/>
    <w:rsid w:val="00EB5A6C"/>
    <w:rsid w:val="00F11992"/>
    <w:rsid w:val="00F16474"/>
    <w:rsid w:val="00F54BFA"/>
    <w:rsid w:val="00F841A6"/>
    <w:rsid w:val="00FA77F7"/>
    <w:rsid w:val="00FB0681"/>
    <w:rsid w:val="00FB3E85"/>
    <w:rsid w:val="00FD7F03"/>
    <w:rsid w:val="00FE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A75DE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5D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75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5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75D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A75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75D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75D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A75D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2A75D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75D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A75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A75DE"/>
    <w:rPr>
      <w:szCs w:val="32"/>
    </w:rPr>
  </w:style>
  <w:style w:type="paragraph" w:styleId="ListParagraph">
    <w:name w:val="List Paragraph"/>
    <w:basedOn w:val="Normal"/>
    <w:uiPriority w:val="99"/>
    <w:qFormat/>
    <w:rsid w:val="002A75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2A75DE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2A75D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A75D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A75D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2A75DE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2A75D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75DE"/>
    <w:pPr>
      <w:outlineLvl w:val="9"/>
    </w:pPr>
  </w:style>
  <w:style w:type="character" w:styleId="Hyperlink">
    <w:name w:val="Hyperlink"/>
    <w:basedOn w:val="DefaultParagraphFont"/>
    <w:uiPriority w:val="99"/>
    <w:semiHidden/>
    <w:rsid w:val="00805E9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05E9F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Normal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Normal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Normal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Normal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Normal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Normal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Normal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Normal"/>
    <w:uiPriority w:val="99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Normal"/>
    <w:uiPriority w:val="99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Normal"/>
    <w:uiPriority w:val="99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Normal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Normal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Normal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Normal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Normal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Normal"/>
    <w:uiPriority w:val="99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Normal"/>
    <w:uiPriority w:val="99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Normal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Normal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Normal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Normal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Normal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Normal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Normal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Normal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Normal"/>
    <w:uiPriority w:val="99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Normal"/>
    <w:uiPriority w:val="99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Normal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Normal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Normal"/>
    <w:uiPriority w:val="99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E09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094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Normal"/>
    <w:uiPriority w:val="99"/>
    <w:rsid w:val="00F16474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ConsPlusNormal0">
    <w:name w:val="ConsPlusNormal"/>
    <w:uiPriority w:val="99"/>
    <w:rsid w:val="00F164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F164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293</TotalTime>
  <Pages>3</Pages>
  <Words>595</Words>
  <Characters>3392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1</cp:lastModifiedBy>
  <cp:revision>19</cp:revision>
  <cp:lastPrinted>2018-10-25T08:41:00Z</cp:lastPrinted>
  <dcterms:created xsi:type="dcterms:W3CDTF">2017-11-17T06:49:00Z</dcterms:created>
  <dcterms:modified xsi:type="dcterms:W3CDTF">2018-10-25T08:45:00Z</dcterms:modified>
</cp:coreProperties>
</file>